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65F6" w14:textId="77777777" w:rsidR="00531BDE" w:rsidRDefault="00531BDE" w:rsidP="00531BDE">
      <w:pPr>
        <w:pStyle w:val="NoSpacing"/>
        <w:tabs>
          <w:tab w:val="left" w:pos="1440"/>
        </w:tabs>
      </w:pPr>
      <w:r>
        <w:rPr>
          <w:u w:val="single"/>
        </w:rPr>
        <w:t>Henry CLERKE</w:t>
      </w:r>
      <w:r>
        <w:t xml:space="preserve">    </w:t>
      </w:r>
      <w:proofErr w:type="gramStart"/>
      <w:r>
        <w:t xml:space="preserve">   (</w:t>
      </w:r>
      <w:proofErr w:type="gramEnd"/>
      <w:r>
        <w:t>fl.1488)</w:t>
      </w:r>
    </w:p>
    <w:p w14:paraId="283F72FF" w14:textId="77777777" w:rsidR="00531BDE" w:rsidRDefault="00531BDE" w:rsidP="00531BDE">
      <w:pPr>
        <w:pStyle w:val="NoSpacing"/>
        <w:tabs>
          <w:tab w:val="left" w:pos="1440"/>
        </w:tabs>
      </w:pPr>
      <w:r>
        <w:t>of Thetford, Norfolk.</w:t>
      </w:r>
    </w:p>
    <w:p w14:paraId="252B784E" w14:textId="77777777" w:rsidR="00531BDE" w:rsidRDefault="00531BDE" w:rsidP="00531BDE">
      <w:pPr>
        <w:pStyle w:val="NoSpacing"/>
        <w:tabs>
          <w:tab w:val="left" w:pos="1440"/>
        </w:tabs>
      </w:pPr>
    </w:p>
    <w:p w14:paraId="0FB30FBF" w14:textId="77777777" w:rsidR="00531BDE" w:rsidRDefault="00531BDE" w:rsidP="00531BDE">
      <w:pPr>
        <w:pStyle w:val="NoSpacing"/>
        <w:tabs>
          <w:tab w:val="left" w:pos="1440"/>
        </w:tabs>
      </w:pPr>
    </w:p>
    <w:p w14:paraId="636FC9D5" w14:textId="77777777" w:rsidR="00531BDE" w:rsidRDefault="00531BDE" w:rsidP="00531BDE">
      <w:pPr>
        <w:pStyle w:val="NoSpacing"/>
        <w:tabs>
          <w:tab w:val="left" w:pos="1440"/>
        </w:tabs>
      </w:pPr>
      <w:r>
        <w:t>20 May1488</w:t>
      </w:r>
      <w:r>
        <w:tab/>
        <w:t xml:space="preserve">He granted land in </w:t>
      </w:r>
      <w:proofErr w:type="spellStart"/>
      <w:r>
        <w:t>Ashill</w:t>
      </w:r>
      <w:proofErr w:type="spellEnd"/>
      <w:r>
        <w:t xml:space="preserve"> to Humphrey Adam(q.v.), John Adam(q.v.) and</w:t>
      </w:r>
    </w:p>
    <w:p w14:paraId="529EDA1A" w14:textId="77777777" w:rsidR="00531BDE" w:rsidRDefault="00531BDE" w:rsidP="00531BDE">
      <w:pPr>
        <w:pStyle w:val="NoSpacing"/>
        <w:tabs>
          <w:tab w:val="left" w:pos="1440"/>
        </w:tabs>
      </w:pPr>
      <w:r>
        <w:tab/>
        <w:t xml:space="preserve">Nicholas </w:t>
      </w:r>
      <w:proofErr w:type="spellStart"/>
      <w:r>
        <w:t>Marshaunt</w:t>
      </w:r>
      <w:proofErr w:type="spellEnd"/>
      <w:r>
        <w:t xml:space="preserve"> the elder, of Soham.</w:t>
      </w:r>
    </w:p>
    <w:p w14:paraId="3321FC9A" w14:textId="77777777" w:rsidR="00531BDE" w:rsidRDefault="00531BDE" w:rsidP="00531BDE">
      <w:pPr>
        <w:pStyle w:val="NoSpacing"/>
        <w:tabs>
          <w:tab w:val="left" w:pos="1440"/>
        </w:tabs>
      </w:pPr>
      <w:r>
        <w:tab/>
        <w:t>(T.N.A. ref. E210/951)</w:t>
      </w:r>
    </w:p>
    <w:p w14:paraId="39E45BAA" w14:textId="77777777" w:rsidR="00531BDE" w:rsidRDefault="00531BDE" w:rsidP="00531BDE">
      <w:pPr>
        <w:pStyle w:val="NoSpacing"/>
        <w:tabs>
          <w:tab w:val="left" w:pos="1440"/>
        </w:tabs>
      </w:pPr>
    </w:p>
    <w:p w14:paraId="089D59AF" w14:textId="77777777" w:rsidR="00531BDE" w:rsidRDefault="00531BDE" w:rsidP="00531BDE">
      <w:pPr>
        <w:pStyle w:val="NoSpacing"/>
        <w:tabs>
          <w:tab w:val="left" w:pos="1440"/>
        </w:tabs>
      </w:pPr>
    </w:p>
    <w:p w14:paraId="178648A5" w14:textId="77777777" w:rsidR="00531BDE" w:rsidRDefault="00531BDE" w:rsidP="00531BDE">
      <w:pPr>
        <w:pStyle w:val="NoSpacing"/>
        <w:tabs>
          <w:tab w:val="left" w:pos="1440"/>
        </w:tabs>
      </w:pPr>
      <w:r>
        <w:t>22 October 2022</w:t>
      </w:r>
    </w:p>
    <w:p w14:paraId="49B5F5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BC9A0" w14:textId="77777777" w:rsidR="00531BDE" w:rsidRDefault="00531BDE" w:rsidP="009139A6">
      <w:r>
        <w:separator/>
      </w:r>
    </w:p>
  </w:endnote>
  <w:endnote w:type="continuationSeparator" w:id="0">
    <w:p w14:paraId="502996DC" w14:textId="77777777" w:rsidR="00531BDE" w:rsidRDefault="00531B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86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3F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7C6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785CF" w14:textId="77777777" w:rsidR="00531BDE" w:rsidRDefault="00531BDE" w:rsidP="009139A6">
      <w:r>
        <w:separator/>
      </w:r>
    </w:p>
  </w:footnote>
  <w:footnote w:type="continuationSeparator" w:id="0">
    <w:p w14:paraId="363A6414" w14:textId="77777777" w:rsidR="00531BDE" w:rsidRDefault="00531B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7D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C2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2A7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BDE"/>
    <w:rsid w:val="000666E0"/>
    <w:rsid w:val="002510B7"/>
    <w:rsid w:val="00531BD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10149"/>
  <w15:chartTrackingRefBased/>
  <w15:docId w15:val="{4780593A-CA5A-41E6-9071-E3FFFC11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2023-02-04T13:45:00Z</dcterms:created>
  <dcterms:modified xsi:type="dcterms:W3CDTF">2023-02-04T13:46:00Z</dcterms:modified>
</cp:coreProperties>
</file>